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B9A73" w14:textId="77777777" w:rsidR="005379D8" w:rsidRDefault="005379D8" w:rsidP="005379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Thomas MILBURY (alias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SMYTH)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(fl.1492)</w:t>
      </w:r>
    </w:p>
    <w:p w14:paraId="40812344" w14:textId="77777777" w:rsidR="005379D8" w:rsidRDefault="005379D8" w:rsidP="005379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Church Lambeth. Smith.</w:t>
      </w:r>
    </w:p>
    <w:p w14:paraId="3532BA5A" w14:textId="77777777" w:rsidR="005379D8" w:rsidRDefault="005379D8" w:rsidP="005379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23CF95" w14:textId="77777777" w:rsidR="005379D8" w:rsidRDefault="005379D8" w:rsidP="005379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DF6C81" w14:textId="77777777" w:rsidR="005379D8" w:rsidRDefault="005379D8" w:rsidP="005379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1492</w:t>
      </w:r>
      <w:r>
        <w:rPr>
          <w:rFonts w:ascii="Times New Roman" w:hAnsi="Times New Roman" w:cs="Times New Roman"/>
          <w:sz w:val="24"/>
          <w:szCs w:val="24"/>
        </w:rPr>
        <w:tab/>
        <w:t xml:space="preserve">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Clerke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debt against him,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Swone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545287EC" w14:textId="77777777" w:rsidR="005379D8" w:rsidRDefault="005379D8" w:rsidP="005379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Southwark,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Tayller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Southwark(q.v.) and</w:t>
      </w:r>
    </w:p>
    <w:p w14:paraId="7D355A9F" w14:textId="77777777" w:rsidR="005379D8" w:rsidRDefault="005379D8" w:rsidP="005379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Robert Yue of Southwark(q.v.).</w:t>
      </w:r>
    </w:p>
    <w:p w14:paraId="02E28991" w14:textId="77777777" w:rsidR="005379D8" w:rsidRDefault="005379D8" w:rsidP="005379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F51A34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http://aalt.law.uh.edu/Indices/CP40Indices/CP40no919/CP40no919Pl.htm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7C42045" w14:textId="77777777" w:rsidR="005379D8" w:rsidRDefault="005379D8" w:rsidP="005379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16D16F" w14:textId="77777777" w:rsidR="005379D8" w:rsidRDefault="005379D8" w:rsidP="005379D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6D5C0C" w14:textId="77777777" w:rsidR="005379D8" w:rsidRDefault="005379D8" w:rsidP="005379D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June 2022</w:t>
      </w:r>
    </w:p>
    <w:p w14:paraId="5BD8CB8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65B53" w14:textId="77777777" w:rsidR="005379D8" w:rsidRDefault="005379D8" w:rsidP="009139A6">
      <w:r>
        <w:separator/>
      </w:r>
    </w:p>
  </w:endnote>
  <w:endnote w:type="continuationSeparator" w:id="0">
    <w:p w14:paraId="42EE0057" w14:textId="77777777" w:rsidR="005379D8" w:rsidRDefault="005379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F9B1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328B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AEB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505DC" w14:textId="77777777" w:rsidR="005379D8" w:rsidRDefault="005379D8" w:rsidP="009139A6">
      <w:r>
        <w:separator/>
      </w:r>
    </w:p>
  </w:footnote>
  <w:footnote w:type="continuationSeparator" w:id="0">
    <w:p w14:paraId="5A20A864" w14:textId="77777777" w:rsidR="005379D8" w:rsidRDefault="005379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770B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69F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FE64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9D8"/>
    <w:rsid w:val="000666E0"/>
    <w:rsid w:val="002510B7"/>
    <w:rsid w:val="005379D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6A45E"/>
  <w15:chartTrackingRefBased/>
  <w15:docId w15:val="{AF0AD3F8-8730-41B1-A383-AB726358D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379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919/CP40no91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2022-06-06T19:24:00Z</dcterms:created>
  <dcterms:modified xsi:type="dcterms:W3CDTF">2022-06-06T19:24:00Z</dcterms:modified>
</cp:coreProperties>
</file>